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4F82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912C17">
        <w:fldChar w:fldCharType="begin"/>
      </w:r>
      <w:r w:rsidR="00912C17">
        <w:instrText xml:space="preserve"> DOCPROPERTY  MtgTitle  \* MERGEFORMAT </w:instrText>
      </w:r>
      <w:r w:rsidR="00912C1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S5-195201</w:t>
        </w:r>
      </w:fldSimple>
    </w:p>
    <w:p w14:paraId="56707A48" w14:textId="77777777" w:rsidR="001E41F3" w:rsidRDefault="00912C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5C86C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00A0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70E7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B65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C3BE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65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E44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6667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8F3A94" w14:textId="77777777" w:rsidR="001E41F3" w:rsidRPr="00410371" w:rsidRDefault="00912C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9C6EE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ADCBDC" w14:textId="77777777" w:rsidR="001E41F3" w:rsidRPr="00410371" w:rsidRDefault="00912C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0727</w:t>
              </w:r>
            </w:fldSimple>
          </w:p>
        </w:tc>
        <w:tc>
          <w:tcPr>
            <w:tcW w:w="709" w:type="dxa"/>
          </w:tcPr>
          <w:p w14:paraId="297297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C4E19" w14:textId="77777777" w:rsidR="001E41F3" w:rsidRPr="00410371" w:rsidRDefault="00912C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8CE2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97AE0" w14:textId="77777777" w:rsidR="001E41F3" w:rsidRPr="00410371" w:rsidRDefault="00912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BB6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6313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8AA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56E3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E063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095E5D" w14:textId="77777777" w:rsidTr="00547111">
        <w:tc>
          <w:tcPr>
            <w:tcW w:w="9641" w:type="dxa"/>
            <w:gridSpan w:val="9"/>
          </w:tcPr>
          <w:p w14:paraId="2B5F7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75D9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44BE2B9" w14:textId="77777777" w:rsidTr="00A7671C">
        <w:tc>
          <w:tcPr>
            <w:tcW w:w="2835" w:type="dxa"/>
          </w:tcPr>
          <w:p w14:paraId="4626A4F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92CB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F7D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E22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D32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400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EF1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F8A9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92B58F" w14:textId="4E187ABD" w:rsidR="00F25D98" w:rsidRDefault="00B833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45C0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50BCA0" w14:textId="77777777" w:rsidTr="00547111">
        <w:tc>
          <w:tcPr>
            <w:tcW w:w="9640" w:type="dxa"/>
            <w:gridSpan w:val="11"/>
          </w:tcPr>
          <w:p w14:paraId="75008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77181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611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1AA81" w14:textId="038469A8" w:rsidR="001E41F3" w:rsidRDefault="00912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4456">
              <w:t xml:space="preserve">Correction of </w:t>
            </w:r>
            <w:proofErr w:type="spellStart"/>
            <w:r w:rsidR="00514456">
              <w:t>NetworkFunctionInformation</w:t>
            </w:r>
            <w:proofErr w:type="spellEnd"/>
            <w:r>
              <w:fldChar w:fldCharType="end"/>
            </w:r>
          </w:p>
        </w:tc>
      </w:tr>
      <w:tr w:rsidR="001E41F3" w14:paraId="0CFEA3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4F7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8E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0B5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47B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F9C01" w14:textId="114C3888" w:rsidR="001E41F3" w:rsidRDefault="00912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C14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1E371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9C8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89C5D" w14:textId="77777777" w:rsidR="001E41F3" w:rsidRDefault="00912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A65AC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07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57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F53C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AC2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C7477" w14:textId="77777777" w:rsidR="001E41F3" w:rsidRDefault="00912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1CB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7B2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479394" w14:textId="77777777" w:rsidR="001E41F3" w:rsidRDefault="00912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2019-08-08</w:t>
              </w:r>
            </w:fldSimple>
          </w:p>
        </w:tc>
      </w:tr>
      <w:tr w:rsidR="001E41F3" w14:paraId="01B8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2698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65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99E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62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8E1B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10D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E7C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8F82D4" w14:textId="77777777" w:rsidR="001E41F3" w:rsidRDefault="00912C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AF0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BB7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842A2" w14:textId="77777777" w:rsidR="001E41F3" w:rsidRDefault="00912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D329BB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3461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83BA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97A4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90E1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95222" w14:textId="77777777" w:rsidTr="00547111">
        <w:tc>
          <w:tcPr>
            <w:tcW w:w="1843" w:type="dxa"/>
          </w:tcPr>
          <w:p w14:paraId="298C5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E6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2E" w14:paraId="698B94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0AF87" w14:textId="77777777" w:rsidR="001F022E" w:rsidRDefault="001F022E" w:rsidP="001F0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AAB54" w14:textId="1C876BC0" w:rsidR="001F022E" w:rsidRDefault="001F022E" w:rsidP="001F022E">
            <w:pPr>
              <w:pStyle w:val="CRCoverPage"/>
              <w:spacing w:after="0"/>
              <w:ind w:left="100"/>
              <w:rPr>
                <w:noProof/>
              </w:rPr>
            </w:pPr>
            <w:r w:rsidRPr="00BC0654">
              <w:t>According to TS 32.290 only one of the NF Name or Address is required.</w:t>
            </w:r>
          </w:p>
        </w:tc>
      </w:tr>
      <w:tr w:rsidR="001F022E" w14:paraId="4AA9FF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93E4B" w14:textId="77777777" w:rsidR="001F022E" w:rsidRDefault="001F022E" w:rsidP="001F0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57" w14:textId="77777777" w:rsidR="001F022E" w:rsidRDefault="001F022E" w:rsidP="001F0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2E" w14:paraId="64662D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F5F00" w14:textId="77777777" w:rsidR="001F022E" w:rsidRDefault="001F022E" w:rsidP="001F0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C744B" w14:textId="123D7441" w:rsidR="001F022E" w:rsidRDefault="001F022E" w:rsidP="001F022E">
            <w:pPr>
              <w:pStyle w:val="CRCoverPage"/>
              <w:spacing w:after="0"/>
              <w:ind w:left="100"/>
              <w:rPr>
                <w:noProof/>
              </w:rPr>
            </w:pPr>
            <w:r w:rsidRPr="00BC0654">
              <w:t xml:space="preserve">The networkFunctionIPv6Address and </w:t>
            </w:r>
            <w:proofErr w:type="spellStart"/>
            <w:r w:rsidRPr="00BC0654">
              <w:t>networkFunctionFQDN</w:t>
            </w:r>
            <w:proofErr w:type="spellEnd"/>
            <w:r w:rsidRPr="00BC0654">
              <w:t xml:space="preserve"> </w:t>
            </w:r>
            <w:r>
              <w:t>is changed to</w:t>
            </w:r>
            <w:r w:rsidRPr="00BC0654">
              <w:t xml:space="preserve"> </w:t>
            </w:r>
            <w:r>
              <w:t>optional</w:t>
            </w:r>
            <w:r w:rsidRPr="00BC0654">
              <w:t xml:space="preserve"> in </w:t>
            </w:r>
            <w:proofErr w:type="spellStart"/>
            <w:r w:rsidRPr="00BC0654">
              <w:t>NetworkFunctionInformation</w:t>
            </w:r>
            <w:proofErr w:type="spellEnd"/>
          </w:p>
        </w:tc>
      </w:tr>
      <w:tr w:rsidR="001F022E" w14:paraId="069DE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A476" w14:textId="77777777" w:rsidR="001F022E" w:rsidRDefault="001F022E" w:rsidP="001F0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61343" w14:textId="77777777" w:rsidR="001F022E" w:rsidRDefault="001F022E" w:rsidP="001F0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2E" w14:paraId="4D5491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599C3" w14:textId="77777777" w:rsidR="001F022E" w:rsidRDefault="001F022E" w:rsidP="001F0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8B997" w14:textId="5AA18A5F" w:rsidR="001F022E" w:rsidRDefault="001F022E" w:rsidP="001F022E">
            <w:pPr>
              <w:pStyle w:val="CRCoverPage"/>
              <w:spacing w:after="0"/>
              <w:ind w:left="100"/>
              <w:rPr>
                <w:noProof/>
              </w:rPr>
            </w:pPr>
            <w:r w:rsidRPr="00BC0654">
              <w:t>Inconsistency between specifications may lead to inconsistent behaviour in the implementation.</w:t>
            </w:r>
          </w:p>
        </w:tc>
      </w:tr>
      <w:tr w:rsidR="001E41F3" w14:paraId="682DE759" w14:textId="77777777" w:rsidTr="00547111">
        <w:tc>
          <w:tcPr>
            <w:tcW w:w="2694" w:type="dxa"/>
            <w:gridSpan w:val="2"/>
          </w:tcPr>
          <w:p w14:paraId="40504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9E2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091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11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AB2F7" w14:textId="60DD28A2" w:rsidR="001E41F3" w:rsidRDefault="001F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06A1E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EEC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F3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23E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F76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B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D7A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45DE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65802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793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B12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332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397C8" w14:textId="1C298672" w:rsidR="001E41F3" w:rsidRDefault="00B8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28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34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EC16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C5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B3B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802D0" w14:textId="00177878" w:rsidR="001E41F3" w:rsidRDefault="00B8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0AB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7A6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5D7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80B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B8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CE2BF" w14:textId="1F7537C9" w:rsidR="001E41F3" w:rsidRDefault="00B8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3A1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A7B1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0907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86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D3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7BE2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6505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FCCA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0E8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8CC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ABD18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382A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9D2E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D06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CF6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9F413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68FD" w14:paraId="6C523205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259F05" w14:textId="77777777" w:rsidR="00CE68FD" w:rsidRDefault="00CE68FD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15849D3F" w14:textId="77777777" w:rsidR="007500B4" w:rsidRDefault="007500B4" w:rsidP="007500B4">
      <w:pPr>
        <w:pStyle w:val="Heading4"/>
      </w:pPr>
      <w:bookmarkStart w:id="3" w:name="_Toc4604523"/>
      <w:r>
        <w:t>5.2.5.2</w:t>
      </w:r>
      <w:r>
        <w:tab/>
        <w:t>CHF CDRs</w:t>
      </w:r>
      <w:bookmarkEnd w:id="3"/>
    </w:p>
    <w:p w14:paraId="1B914771" w14:textId="77777777" w:rsidR="007500B4" w:rsidRPr="000A0DA1" w:rsidRDefault="007500B4" w:rsidP="007500B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F6E78F4" w14:textId="77777777" w:rsidR="007500B4" w:rsidRDefault="007500B4" w:rsidP="007500B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C2301F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6104B33" w14:textId="77777777" w:rsidR="007500B4" w:rsidRDefault="007500B4" w:rsidP="007500B4">
      <w:pPr>
        <w:pStyle w:val="PL"/>
        <w:rPr>
          <w:noProof w:val="0"/>
        </w:rPr>
      </w:pPr>
    </w:p>
    <w:p w14:paraId="5A219E1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BEGIN</w:t>
      </w:r>
    </w:p>
    <w:p w14:paraId="56BBE6C0" w14:textId="77777777" w:rsidR="007500B4" w:rsidRDefault="007500B4" w:rsidP="007500B4">
      <w:pPr>
        <w:pStyle w:val="PL"/>
        <w:rPr>
          <w:noProof w:val="0"/>
        </w:rPr>
      </w:pPr>
    </w:p>
    <w:p w14:paraId="0190254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1F2B9E3" w14:textId="77777777" w:rsidR="007500B4" w:rsidRDefault="007500B4" w:rsidP="007500B4">
      <w:pPr>
        <w:pStyle w:val="PL"/>
        <w:rPr>
          <w:noProof w:val="0"/>
        </w:rPr>
      </w:pPr>
    </w:p>
    <w:p w14:paraId="27D1E99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AFA5C8B" w14:textId="77777777" w:rsidR="007500B4" w:rsidRDefault="007500B4" w:rsidP="007500B4">
      <w:pPr>
        <w:pStyle w:val="PL"/>
        <w:rPr>
          <w:noProof w:val="0"/>
        </w:rPr>
      </w:pPr>
    </w:p>
    <w:p w14:paraId="31BD222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FD4895D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7A68209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29D7778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A112AD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FA662AA" w14:textId="77777777" w:rsidR="007500B4" w:rsidRDefault="007500B4" w:rsidP="007500B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7D23C95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0EF96D9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27ADC12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1E59853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B577CC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65B6957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BE4F02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8DE78FD" w14:textId="77777777" w:rsidR="007500B4" w:rsidRDefault="007500B4" w:rsidP="007500B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9D453CE" w14:textId="77777777" w:rsidR="007500B4" w:rsidRPr="00761002" w:rsidRDefault="007500B4" w:rsidP="007500B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19FF42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50657E3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60A7D0D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104495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C7E31A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0446D9F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6C2E5A4E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94B519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986771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69431C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E47945C" w14:textId="77777777" w:rsidR="007500B4" w:rsidRDefault="007500B4" w:rsidP="007500B4">
      <w:pPr>
        <w:pStyle w:val="PL"/>
        <w:rPr>
          <w:noProof w:val="0"/>
        </w:rPr>
      </w:pPr>
    </w:p>
    <w:p w14:paraId="7B13762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4A94D4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E0667CB" w14:textId="77777777" w:rsidR="007500B4" w:rsidRDefault="007500B4" w:rsidP="007500B4">
      <w:pPr>
        <w:pStyle w:val="PL"/>
        <w:rPr>
          <w:noProof w:val="0"/>
        </w:rPr>
      </w:pPr>
    </w:p>
    <w:p w14:paraId="36C8D02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0E565B8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B7C149F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22FC3E5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D7B018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2F59F7C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3F427FF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08AF343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472B589" w14:textId="77777777" w:rsidR="007500B4" w:rsidRDefault="007500B4" w:rsidP="007500B4">
      <w:pPr>
        <w:pStyle w:val="PL"/>
        <w:rPr>
          <w:noProof w:val="0"/>
        </w:rPr>
      </w:pPr>
    </w:p>
    <w:p w14:paraId="7FAB324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5B45150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1A05895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0F7322E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4F0E921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7D067F1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D45E121" w14:textId="77777777" w:rsidR="007500B4" w:rsidRDefault="007500B4" w:rsidP="007500B4">
      <w:pPr>
        <w:pStyle w:val="PL"/>
        <w:rPr>
          <w:noProof w:val="0"/>
        </w:rPr>
      </w:pPr>
    </w:p>
    <w:p w14:paraId="7CDA981C" w14:textId="77777777" w:rsidR="007500B4" w:rsidRDefault="007500B4" w:rsidP="007500B4">
      <w:pPr>
        <w:pStyle w:val="PL"/>
        <w:rPr>
          <w:noProof w:val="0"/>
        </w:rPr>
      </w:pPr>
    </w:p>
    <w:p w14:paraId="690A646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;</w:t>
      </w:r>
    </w:p>
    <w:p w14:paraId="4EB9C0F8" w14:textId="77777777" w:rsidR="007500B4" w:rsidRDefault="007500B4" w:rsidP="007500B4">
      <w:pPr>
        <w:pStyle w:val="PL"/>
        <w:rPr>
          <w:noProof w:val="0"/>
        </w:rPr>
      </w:pPr>
    </w:p>
    <w:p w14:paraId="472CBAD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1A09A926" w14:textId="77777777" w:rsidR="007500B4" w:rsidRDefault="007500B4" w:rsidP="007500B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FAAC9C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560ADEBB" w14:textId="77777777" w:rsidR="007500B4" w:rsidRDefault="007500B4" w:rsidP="007500B4">
      <w:pPr>
        <w:pStyle w:val="PL"/>
        <w:rPr>
          <w:noProof w:val="0"/>
        </w:rPr>
      </w:pPr>
    </w:p>
    <w:p w14:paraId="7A0FA23E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4D01D7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7F06F1E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87C554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4DFB37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74F5E5E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881B5C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432815B9" w14:textId="77777777" w:rsidR="007500B4" w:rsidRDefault="007500B4" w:rsidP="007500B4">
      <w:pPr>
        <w:pStyle w:val="PL"/>
        <w:rPr>
          <w:noProof w:val="0"/>
        </w:rPr>
      </w:pPr>
    </w:p>
    <w:p w14:paraId="73D6200A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898048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7AF3D58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754D9A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D2E4AD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3F8C62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9D5E58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DD2A04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745C1E9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D0E22F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25FC8F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FADEC9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E5A720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ED5B5E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7B0820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9797DA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4D6E04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2664DB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9BF79F6" w14:textId="77777777" w:rsidR="007500B4" w:rsidRDefault="007500B4" w:rsidP="007500B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14:paraId="11B6931C" w14:textId="77777777" w:rsidR="007500B4" w:rsidRDefault="007500B4" w:rsidP="007500B4">
      <w:pPr>
        <w:pStyle w:val="PL"/>
        <w:rPr>
          <w:noProof w:val="0"/>
        </w:rPr>
      </w:pPr>
    </w:p>
    <w:p w14:paraId="24364A4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51CB521D" w14:textId="77777777" w:rsidR="007500B4" w:rsidRDefault="007500B4" w:rsidP="007500B4">
      <w:pPr>
        <w:pStyle w:val="PL"/>
        <w:rPr>
          <w:noProof w:val="0"/>
        </w:rPr>
      </w:pPr>
    </w:p>
    <w:p w14:paraId="001A0CB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0266645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2D24C06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75F6840D" w14:textId="77777777" w:rsidR="007500B4" w:rsidRDefault="007500B4" w:rsidP="007500B4">
      <w:pPr>
        <w:pStyle w:val="PL"/>
        <w:rPr>
          <w:noProof w:val="0"/>
        </w:rPr>
      </w:pPr>
    </w:p>
    <w:p w14:paraId="0D34D3B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EAA950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1250CC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569290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E58DF5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27D041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6113C1D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4E01731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8A8DC2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711175E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5E4837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A9566B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091800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8EA2DD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7AED770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2FB6E3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02C0937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0E71C3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D3374B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A10C4B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57FB4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A4F6EE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45DFF1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50FDC2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C7E03B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96034E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7ADA6412" w14:textId="77777777" w:rsidR="007500B4" w:rsidRDefault="007500B4" w:rsidP="007500B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73E04F2" w14:textId="77777777" w:rsidR="007500B4" w:rsidRDefault="007500B4" w:rsidP="007500B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1507BE1" w14:textId="77777777" w:rsidR="007500B4" w:rsidRDefault="007500B4" w:rsidP="007500B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7AD108C" w14:textId="77777777" w:rsidR="007500B4" w:rsidRDefault="007500B4" w:rsidP="007500B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560B25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</w:p>
    <w:p w14:paraId="09A6612A" w14:textId="77777777" w:rsidR="007500B4" w:rsidRDefault="007500B4" w:rsidP="007500B4">
      <w:pPr>
        <w:pStyle w:val="PL"/>
        <w:rPr>
          <w:noProof w:val="0"/>
        </w:rPr>
      </w:pPr>
    </w:p>
    <w:p w14:paraId="4EEA4C8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D865001" w14:textId="77777777" w:rsidR="007500B4" w:rsidRDefault="007500B4" w:rsidP="007500B4">
      <w:pPr>
        <w:pStyle w:val="PL"/>
        <w:rPr>
          <w:noProof w:val="0"/>
        </w:rPr>
      </w:pPr>
    </w:p>
    <w:p w14:paraId="74B7E6F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4E2573B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DD429D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1F55DD19" w14:textId="77777777" w:rsidR="007500B4" w:rsidRDefault="007500B4" w:rsidP="007500B4">
      <w:pPr>
        <w:pStyle w:val="PL"/>
        <w:rPr>
          <w:noProof w:val="0"/>
        </w:rPr>
      </w:pPr>
    </w:p>
    <w:p w14:paraId="3C0FC03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34D669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0B66086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45C09F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9F7205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589FD09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61212CA" w14:textId="77777777" w:rsidR="007500B4" w:rsidRDefault="007500B4" w:rsidP="007500B4">
      <w:pPr>
        <w:pStyle w:val="PL"/>
        <w:rPr>
          <w:noProof w:val="0"/>
        </w:rPr>
      </w:pPr>
    </w:p>
    <w:p w14:paraId="7E67925D" w14:textId="77777777" w:rsidR="007500B4" w:rsidRDefault="007500B4" w:rsidP="007500B4">
      <w:pPr>
        <w:pStyle w:val="PL"/>
        <w:rPr>
          <w:noProof w:val="0"/>
        </w:rPr>
      </w:pPr>
    </w:p>
    <w:p w14:paraId="666708D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19CA570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027A63B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2C513795" w14:textId="77777777" w:rsidR="007500B4" w:rsidRDefault="007500B4" w:rsidP="007500B4">
      <w:pPr>
        <w:pStyle w:val="PL"/>
        <w:rPr>
          <w:noProof w:val="0"/>
        </w:rPr>
      </w:pPr>
    </w:p>
    <w:p w14:paraId="42CE148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F5DE1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51555BB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2AD3D9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B20EB8D" w14:textId="77777777" w:rsidR="007500B4" w:rsidRDefault="007500B4" w:rsidP="007500B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8F9595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30E42AC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3C49F08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B9D5BE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EDADC1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D3978D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0DD322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0D9296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6153EC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0816890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63947E0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2B2D4B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3198317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6AECE7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B3481F3" w14:textId="77777777" w:rsidR="007500B4" w:rsidRDefault="007500B4" w:rsidP="007500B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86A40B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F42571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2F13212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BEBF0A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757BC01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785C7A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249A85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ECBD47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1CA1CDCB" w14:textId="77777777" w:rsidR="007500B4" w:rsidRDefault="007500B4" w:rsidP="007500B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609707" w14:textId="77777777" w:rsidR="007500B4" w:rsidRDefault="007500B4" w:rsidP="007500B4">
      <w:pPr>
        <w:pStyle w:val="PL"/>
        <w:rPr>
          <w:noProof w:val="0"/>
        </w:rPr>
      </w:pPr>
    </w:p>
    <w:p w14:paraId="428E967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732E886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5B32B97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44020E54" w14:textId="77777777" w:rsidR="007500B4" w:rsidRDefault="007500B4" w:rsidP="007500B4">
      <w:pPr>
        <w:pStyle w:val="PL"/>
        <w:rPr>
          <w:noProof w:val="0"/>
        </w:rPr>
      </w:pPr>
    </w:p>
    <w:p w14:paraId="1DEC8F4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41335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B5B725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E3D3B8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E20B8E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62451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D02698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096A9B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EF9DD9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2B703D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21AE6A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D0EB00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47844BA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956D4E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33190B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2F8948D8" w14:textId="77777777" w:rsidR="007500B4" w:rsidRDefault="007500B4" w:rsidP="007500B4">
      <w:pPr>
        <w:pStyle w:val="PL"/>
        <w:rPr>
          <w:noProof w:val="0"/>
        </w:rPr>
      </w:pPr>
    </w:p>
    <w:p w14:paraId="40BC5F2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59C6A50" w14:textId="77777777" w:rsidR="007500B4" w:rsidRDefault="007500B4" w:rsidP="007500B4">
      <w:pPr>
        <w:pStyle w:val="PL"/>
        <w:rPr>
          <w:noProof w:val="0"/>
        </w:rPr>
      </w:pPr>
    </w:p>
    <w:p w14:paraId="2CA7498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28BD221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7AD219A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692F368B" w14:textId="77777777" w:rsidR="007500B4" w:rsidRDefault="007500B4" w:rsidP="007500B4">
      <w:pPr>
        <w:pStyle w:val="PL"/>
        <w:rPr>
          <w:noProof w:val="0"/>
        </w:rPr>
      </w:pPr>
    </w:p>
    <w:p w14:paraId="534C5DB8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3B432E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2311F10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258985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1BD8688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2E6AE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7C8977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56828E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7F6940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99A273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DF2BE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A3AB8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EF87B3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D9BBBA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A7AEB3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89F100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9377F7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122C42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DCC4C5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619A3BB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4F2A516" w14:textId="77777777" w:rsidR="007500B4" w:rsidRDefault="007500B4" w:rsidP="007500B4">
      <w:pPr>
        <w:pStyle w:val="PL"/>
        <w:rPr>
          <w:noProof w:val="0"/>
        </w:rPr>
      </w:pPr>
    </w:p>
    <w:p w14:paraId="1BB43E9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6CD31687" w14:textId="77777777" w:rsidR="007500B4" w:rsidRDefault="007500B4" w:rsidP="007500B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79141EC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13EE455D" w14:textId="77777777" w:rsidR="007500B4" w:rsidRDefault="007500B4" w:rsidP="007500B4">
      <w:pPr>
        <w:pStyle w:val="PL"/>
        <w:rPr>
          <w:noProof w:val="0"/>
        </w:rPr>
      </w:pPr>
    </w:p>
    <w:p w14:paraId="36E7BEC0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38DADE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1D55752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27CF55E" w14:textId="77777777" w:rsidR="007500B4" w:rsidRPr="00767945" w:rsidRDefault="007500B4" w:rsidP="007500B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EDE15ED" w14:textId="77777777" w:rsidR="007500B4" w:rsidRPr="00767945" w:rsidRDefault="007500B4" w:rsidP="007500B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8FC0BD2" w14:textId="77777777" w:rsidR="007500B4" w:rsidRPr="00767945" w:rsidRDefault="007500B4" w:rsidP="007500B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85E789E" w14:textId="77777777" w:rsidR="007500B4" w:rsidRPr="00945342" w:rsidRDefault="007500B4" w:rsidP="007500B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B460C81" w14:textId="77777777" w:rsidR="007500B4" w:rsidRPr="00945342" w:rsidRDefault="007500B4" w:rsidP="007500B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95A992A" w14:textId="77777777" w:rsidR="007500B4" w:rsidRPr="00945342" w:rsidRDefault="007500B4" w:rsidP="007500B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3B2B41B" w14:textId="77777777" w:rsidR="007500B4" w:rsidRPr="00767945" w:rsidRDefault="007500B4" w:rsidP="007500B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9B42D19" w14:textId="77777777" w:rsidR="007500B4" w:rsidRPr="00527A24" w:rsidRDefault="007500B4" w:rsidP="007500B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0330841" w14:textId="77777777" w:rsidR="007500B4" w:rsidRPr="00527A24" w:rsidRDefault="007500B4" w:rsidP="007500B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0D055F2" w14:textId="77777777" w:rsidR="007500B4" w:rsidRPr="00527A24" w:rsidRDefault="007500B4" w:rsidP="007500B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37DDE76" w14:textId="77777777" w:rsidR="007500B4" w:rsidRDefault="007500B4" w:rsidP="007500B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2ECC1B8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748C88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E41F5FA" w14:textId="77777777" w:rsidR="007500B4" w:rsidRDefault="007500B4" w:rsidP="007500B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3865939" w14:textId="77777777" w:rsidR="007500B4" w:rsidRDefault="007500B4" w:rsidP="007500B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419E50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70733698" w14:textId="77777777" w:rsidR="007500B4" w:rsidRDefault="007500B4" w:rsidP="007500B4">
      <w:pPr>
        <w:pStyle w:val="PL"/>
        <w:rPr>
          <w:noProof w:val="0"/>
        </w:rPr>
      </w:pPr>
    </w:p>
    <w:p w14:paraId="0F02604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335AF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72361FF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174CC8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8D623E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A2BB00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290DD4D7" w14:textId="77777777" w:rsidR="007500B4" w:rsidRDefault="007500B4" w:rsidP="007500B4">
      <w:pPr>
        <w:pStyle w:val="PL"/>
        <w:rPr>
          <w:noProof w:val="0"/>
        </w:rPr>
      </w:pPr>
    </w:p>
    <w:p w14:paraId="12AB081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4661EE83" w14:textId="77777777" w:rsidR="007500B4" w:rsidRDefault="007500B4" w:rsidP="007500B4">
      <w:pPr>
        <w:pStyle w:val="PL"/>
      </w:pPr>
      <w:r>
        <w:rPr>
          <w:noProof w:val="0"/>
        </w:rPr>
        <w:t>-- See subclause 2.10.1 of 3GPP TS 23.003 [7] for encoding.</w:t>
      </w:r>
    </w:p>
    <w:p w14:paraId="3607EC1C" w14:textId="77777777" w:rsidR="007500B4" w:rsidRDefault="007500B4" w:rsidP="007500B4">
      <w:pPr>
        <w:pStyle w:val="PL"/>
        <w:rPr>
          <w:noProof w:val="0"/>
        </w:rPr>
      </w:pPr>
    </w:p>
    <w:p w14:paraId="68F9C3D0" w14:textId="77777777" w:rsidR="007500B4" w:rsidRPr="00B179D2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50D9F401" w14:textId="77777777" w:rsidR="007500B4" w:rsidRDefault="007500B4" w:rsidP="007500B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472A45A" w14:textId="77777777" w:rsidR="007500B4" w:rsidRDefault="007500B4" w:rsidP="007500B4">
      <w:pPr>
        <w:pStyle w:val="PL"/>
        <w:rPr>
          <w:noProof w:val="0"/>
        </w:rPr>
      </w:pPr>
    </w:p>
    <w:p w14:paraId="4D17F04E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6AB17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5A27B10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FBEF7E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38AEF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459CD1A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C230B8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577DB4B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C8AFB0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ACCB22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29DC4D8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3960996" w14:textId="77777777" w:rsidR="007500B4" w:rsidRDefault="007500B4" w:rsidP="007500B4">
      <w:pPr>
        <w:pStyle w:val="PL"/>
        <w:rPr>
          <w:noProof w:val="0"/>
        </w:rPr>
      </w:pPr>
    </w:p>
    <w:p w14:paraId="2DFA6A0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AC3552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6B09B" w14:textId="77777777" w:rsidR="007500B4" w:rsidRDefault="007500B4" w:rsidP="007500B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FD1F27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4F95FF" w14:textId="77777777" w:rsidR="007500B4" w:rsidRDefault="007500B4" w:rsidP="007500B4">
      <w:pPr>
        <w:pStyle w:val="PL"/>
        <w:rPr>
          <w:noProof w:val="0"/>
        </w:rPr>
      </w:pPr>
    </w:p>
    <w:p w14:paraId="2C3A3E84" w14:textId="77777777" w:rsidR="007500B4" w:rsidRDefault="007500B4" w:rsidP="007500B4">
      <w:pPr>
        <w:pStyle w:val="PL"/>
        <w:rPr>
          <w:noProof w:val="0"/>
        </w:rPr>
      </w:pPr>
    </w:p>
    <w:p w14:paraId="517D1090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45F1508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55AA702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69D7BB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629FAC0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297DAF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36B72B30" w14:textId="77777777" w:rsidR="007500B4" w:rsidRDefault="007500B4" w:rsidP="007500B4">
      <w:pPr>
        <w:pStyle w:val="PL"/>
        <w:rPr>
          <w:noProof w:val="0"/>
        </w:rPr>
      </w:pPr>
    </w:p>
    <w:p w14:paraId="2C00AFE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68CDC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CAAAF6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B18863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6E0FC5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103D56B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C34A4C4" w14:textId="77777777" w:rsidR="007500B4" w:rsidRDefault="007500B4" w:rsidP="007500B4">
      <w:pPr>
        <w:pStyle w:val="PL"/>
        <w:rPr>
          <w:noProof w:val="0"/>
        </w:rPr>
      </w:pPr>
    </w:p>
    <w:p w14:paraId="2AA1B777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90815E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D88F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1BD9A6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D9D76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D299722" w14:textId="77777777" w:rsidR="007500B4" w:rsidRDefault="007500B4" w:rsidP="007500B4">
      <w:pPr>
        <w:pStyle w:val="PL"/>
        <w:rPr>
          <w:noProof w:val="0"/>
        </w:rPr>
      </w:pPr>
    </w:p>
    <w:p w14:paraId="1F97D1D7" w14:textId="77777777" w:rsidR="007500B4" w:rsidRPr="00920268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E59DA7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81E7A91" w14:textId="77777777" w:rsidR="007500B4" w:rsidRPr="007D5722" w:rsidRDefault="007500B4" w:rsidP="007500B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450F22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7065B3B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8ACDB50" w14:textId="77777777" w:rsidR="007500B4" w:rsidRDefault="007500B4" w:rsidP="007500B4">
      <w:pPr>
        <w:pStyle w:val="PL"/>
        <w:rPr>
          <w:noProof w:val="0"/>
        </w:rPr>
      </w:pPr>
    </w:p>
    <w:p w14:paraId="6A663F8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FA062CD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6FB523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8E495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7A1944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C36987" w14:textId="77777777" w:rsidR="007500B4" w:rsidRDefault="007500B4" w:rsidP="007500B4">
      <w:pPr>
        <w:pStyle w:val="PL"/>
        <w:rPr>
          <w:noProof w:val="0"/>
        </w:rPr>
      </w:pPr>
    </w:p>
    <w:p w14:paraId="0FB416D2" w14:textId="77777777" w:rsidR="007500B4" w:rsidRDefault="007500B4" w:rsidP="007500B4">
      <w:pPr>
        <w:pStyle w:val="PL"/>
        <w:rPr>
          <w:noProof w:val="0"/>
        </w:rPr>
      </w:pPr>
    </w:p>
    <w:p w14:paraId="0ADC214D" w14:textId="77777777" w:rsidR="007500B4" w:rsidRDefault="007500B4" w:rsidP="007500B4">
      <w:pPr>
        <w:pStyle w:val="PL"/>
        <w:rPr>
          <w:noProof w:val="0"/>
        </w:rPr>
      </w:pPr>
    </w:p>
    <w:p w14:paraId="39F6447D" w14:textId="77777777" w:rsidR="007500B4" w:rsidRPr="00920268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37AE4E1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4F7C58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061330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BEF070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BED8AE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2F7C22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05E0F98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22D1D7A9" w14:textId="77777777" w:rsidR="007500B4" w:rsidRDefault="007500B4" w:rsidP="007500B4">
      <w:pPr>
        <w:pStyle w:val="PL"/>
        <w:rPr>
          <w:noProof w:val="0"/>
        </w:rPr>
      </w:pPr>
    </w:p>
    <w:p w14:paraId="674B2E88" w14:textId="77777777" w:rsidR="007500B4" w:rsidRDefault="007500B4" w:rsidP="007500B4">
      <w:pPr>
        <w:pStyle w:val="PL"/>
        <w:rPr>
          <w:noProof w:val="0"/>
        </w:rPr>
      </w:pPr>
    </w:p>
    <w:p w14:paraId="4A4503D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B0AF7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9490F3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2D9DC1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ADE3FA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B3C612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666EDB4" w14:textId="4D805796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ins w:id="4" w:author="Robert v1" w:date="2019-08-09T10:24:00Z">
        <w:r w:rsidR="00ED2B1C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25B9ED81" w14:textId="395216F2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ins w:id="5" w:author="Robert v1" w:date="2019-08-09T10:24:00Z">
        <w:r w:rsidR="00ED2B1C">
          <w:rPr>
            <w:noProof w:val="0"/>
          </w:rPr>
          <w:t xml:space="preserve"> OPTIONAL</w:t>
        </w:r>
      </w:ins>
    </w:p>
    <w:p w14:paraId="68D942E8" w14:textId="77777777" w:rsidR="007500B4" w:rsidRDefault="007500B4" w:rsidP="007500B4">
      <w:pPr>
        <w:pStyle w:val="PL"/>
        <w:rPr>
          <w:noProof w:val="0"/>
        </w:rPr>
      </w:pPr>
    </w:p>
    <w:p w14:paraId="71E89E5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40F4434" w14:textId="77777777" w:rsidR="007500B4" w:rsidRDefault="007500B4" w:rsidP="007500B4">
      <w:pPr>
        <w:pStyle w:val="PL"/>
        <w:rPr>
          <w:noProof w:val="0"/>
        </w:rPr>
      </w:pPr>
    </w:p>
    <w:p w14:paraId="58B8353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2DDE4CE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4393686" w14:textId="77777777" w:rsidR="007500B4" w:rsidRDefault="007500B4" w:rsidP="007500B4">
      <w:pPr>
        <w:pStyle w:val="PL"/>
        <w:rPr>
          <w:noProof w:val="0"/>
        </w:rPr>
      </w:pPr>
    </w:p>
    <w:p w14:paraId="61ED8F2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99377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DF18C7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A6D94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EAFC3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6D9DDD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0F2116A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36E63A1" w14:textId="77777777" w:rsidR="007500B4" w:rsidRDefault="007500B4" w:rsidP="007500B4">
      <w:pPr>
        <w:pStyle w:val="PL"/>
        <w:rPr>
          <w:noProof w:val="0"/>
        </w:rPr>
      </w:pPr>
    </w:p>
    <w:p w14:paraId="3CF0C6FE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C0EDE4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171579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543A8FA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5A6CCC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4B0B65A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F46C22F" w14:textId="77777777" w:rsidR="007500B4" w:rsidRDefault="007500B4" w:rsidP="007500B4">
      <w:pPr>
        <w:pStyle w:val="PL"/>
        <w:rPr>
          <w:noProof w:val="0"/>
        </w:rPr>
      </w:pPr>
    </w:p>
    <w:p w14:paraId="28943FBF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A5E3E7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6C8FC21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1591D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87F83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2B4AF28F" w14:textId="77777777" w:rsidR="007500B4" w:rsidRDefault="007500B4" w:rsidP="007500B4">
      <w:pPr>
        <w:pStyle w:val="PL"/>
        <w:rPr>
          <w:noProof w:val="0"/>
        </w:rPr>
      </w:pPr>
    </w:p>
    <w:p w14:paraId="75482CFD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CF2EC5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E614DA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5EBB76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EE716A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25CB54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9A3FA07" w14:textId="77777777" w:rsidR="007500B4" w:rsidRDefault="007500B4" w:rsidP="007500B4">
      <w:pPr>
        <w:pStyle w:val="PL"/>
        <w:rPr>
          <w:noProof w:val="0"/>
        </w:rPr>
      </w:pPr>
    </w:p>
    <w:p w14:paraId="52BBBB1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704D49F" w14:textId="77777777" w:rsidR="007500B4" w:rsidRDefault="007500B4" w:rsidP="007500B4">
      <w:pPr>
        <w:pStyle w:val="PL"/>
        <w:rPr>
          <w:noProof w:val="0"/>
        </w:rPr>
      </w:pPr>
    </w:p>
    <w:p w14:paraId="5F5D8FE2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365ACD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0EA38DF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8B085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7CCAF6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70DCA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ECEBAC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BE04DA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70F8C4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A84873B" w14:textId="77777777" w:rsidR="007500B4" w:rsidRDefault="007500B4" w:rsidP="007500B4">
      <w:pPr>
        <w:pStyle w:val="PL"/>
      </w:pPr>
    </w:p>
    <w:p w14:paraId="4944D8AC" w14:textId="77777777" w:rsidR="007500B4" w:rsidRDefault="007500B4" w:rsidP="007500B4">
      <w:pPr>
        <w:pStyle w:val="PL"/>
      </w:pPr>
    </w:p>
    <w:p w14:paraId="71390A3C" w14:textId="77777777" w:rsidR="007500B4" w:rsidRDefault="007500B4" w:rsidP="007500B4">
      <w:pPr>
        <w:pStyle w:val="PL"/>
        <w:rPr>
          <w:noProof w:val="0"/>
        </w:rPr>
      </w:pPr>
      <w:r w:rsidRPr="00F267AF">
        <w:lastRenderedPageBreak/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44A922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2BD529C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AF66D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0939E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3FDEBD8" w14:textId="77777777" w:rsidR="007500B4" w:rsidRDefault="007500B4" w:rsidP="007500B4">
      <w:pPr>
        <w:pStyle w:val="PL"/>
        <w:rPr>
          <w:noProof w:val="0"/>
        </w:rPr>
      </w:pPr>
    </w:p>
    <w:p w14:paraId="0F4D6A0F" w14:textId="77777777" w:rsidR="007500B4" w:rsidRDefault="007500B4" w:rsidP="007500B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EA687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66B74F3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67AA1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0F5AA9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B9D77F0" w14:textId="77777777" w:rsidR="007500B4" w:rsidRDefault="007500B4" w:rsidP="007500B4">
      <w:pPr>
        <w:pStyle w:val="PL"/>
        <w:rPr>
          <w:noProof w:val="0"/>
        </w:rPr>
      </w:pPr>
    </w:p>
    <w:p w14:paraId="330EDDF2" w14:textId="77777777" w:rsidR="007500B4" w:rsidRDefault="007500B4" w:rsidP="007500B4">
      <w:pPr>
        <w:pStyle w:val="PL"/>
        <w:rPr>
          <w:noProof w:val="0"/>
        </w:rPr>
      </w:pPr>
    </w:p>
    <w:p w14:paraId="5C6569C0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996C69D" w14:textId="77777777" w:rsidR="007500B4" w:rsidRDefault="007500B4" w:rsidP="007500B4">
      <w:pPr>
        <w:pStyle w:val="PL"/>
        <w:rPr>
          <w:noProof w:val="0"/>
        </w:rPr>
      </w:pPr>
    </w:p>
    <w:p w14:paraId="684E4309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D6E8D7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5368006" w14:textId="77777777" w:rsidR="007500B4" w:rsidRDefault="007500B4" w:rsidP="007500B4">
      <w:pPr>
        <w:pStyle w:val="PL"/>
        <w:rPr>
          <w:noProof w:val="0"/>
        </w:rPr>
      </w:pPr>
    </w:p>
    <w:p w14:paraId="06DA45F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B9E74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CEA2F2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F2023B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0F070BE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C618B65" w14:textId="77777777" w:rsidR="007500B4" w:rsidRDefault="007500B4" w:rsidP="007500B4">
      <w:pPr>
        <w:pStyle w:val="PL"/>
        <w:rPr>
          <w:noProof w:val="0"/>
        </w:rPr>
      </w:pPr>
    </w:p>
    <w:p w14:paraId="652D64AD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7C298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4B51CA0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BBF576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689493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2BC97B73" w14:textId="77777777" w:rsidR="007500B4" w:rsidRDefault="007500B4" w:rsidP="007500B4">
      <w:pPr>
        <w:pStyle w:val="PL"/>
        <w:rPr>
          <w:noProof w:val="0"/>
        </w:rPr>
      </w:pPr>
    </w:p>
    <w:p w14:paraId="6B91A96A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1D420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537A6CB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1AA8A8F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3666CA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B62747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19FAF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1EBE203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7EE5A355" w14:textId="77777777" w:rsidR="007500B4" w:rsidRDefault="007500B4" w:rsidP="007500B4">
      <w:pPr>
        <w:pStyle w:val="PL"/>
        <w:rPr>
          <w:noProof w:val="0"/>
        </w:rPr>
      </w:pPr>
    </w:p>
    <w:p w14:paraId="4AB7E22C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B6C9A3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6064D67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785878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8ADF5A6" w14:textId="77777777" w:rsidR="007500B4" w:rsidRDefault="007500B4" w:rsidP="007500B4">
      <w:pPr>
        <w:pStyle w:val="PL"/>
        <w:rPr>
          <w:noProof w:val="0"/>
        </w:rPr>
      </w:pPr>
    </w:p>
    <w:p w14:paraId="44B5E1C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0A48976" w14:textId="77777777" w:rsidR="007500B4" w:rsidRDefault="007500B4" w:rsidP="007500B4">
      <w:pPr>
        <w:pStyle w:val="PL"/>
        <w:rPr>
          <w:noProof w:val="0"/>
        </w:rPr>
      </w:pPr>
    </w:p>
    <w:p w14:paraId="133A1D61" w14:textId="77777777" w:rsidR="007500B4" w:rsidRDefault="007500B4" w:rsidP="007500B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85DDD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259C658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BEF155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E12F17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57C63F11" w14:textId="77777777" w:rsidR="007500B4" w:rsidRDefault="007500B4" w:rsidP="007500B4">
      <w:pPr>
        <w:pStyle w:val="PL"/>
        <w:rPr>
          <w:noProof w:val="0"/>
        </w:rPr>
      </w:pPr>
    </w:p>
    <w:p w14:paraId="6B6E4B09" w14:textId="77777777" w:rsidR="007500B4" w:rsidRDefault="007500B4" w:rsidP="007500B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01418CA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4ABD002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FBB1E0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587BB348" w14:textId="77777777" w:rsidR="007500B4" w:rsidRDefault="007500B4" w:rsidP="007500B4">
      <w:pPr>
        <w:pStyle w:val="PL"/>
        <w:rPr>
          <w:noProof w:val="0"/>
        </w:rPr>
      </w:pPr>
    </w:p>
    <w:p w14:paraId="1C99A89A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DE5CE7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042DD59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D67C41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40DA9613" w14:textId="77777777" w:rsidR="007500B4" w:rsidRDefault="007500B4" w:rsidP="007500B4">
      <w:pPr>
        <w:pStyle w:val="PL"/>
        <w:rPr>
          <w:noProof w:val="0"/>
        </w:rPr>
      </w:pPr>
    </w:p>
    <w:p w14:paraId="1CBC2A2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9A9C61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0120B1A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4D0D8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0D633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5A4127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526639A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6BD7E66" w14:textId="77777777" w:rsidR="007500B4" w:rsidRDefault="007500B4" w:rsidP="007500B4">
      <w:pPr>
        <w:pStyle w:val="PL"/>
        <w:rPr>
          <w:noProof w:val="0"/>
        </w:rPr>
      </w:pPr>
    </w:p>
    <w:p w14:paraId="1EA6EFA4" w14:textId="77777777" w:rsidR="007500B4" w:rsidRDefault="007500B4" w:rsidP="007500B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05441F3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216EB3D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F5E25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9F84BD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35834297" w14:textId="77777777" w:rsidR="007500B4" w:rsidRDefault="007500B4" w:rsidP="007500B4">
      <w:pPr>
        <w:pStyle w:val="PL"/>
        <w:rPr>
          <w:noProof w:val="0"/>
        </w:rPr>
      </w:pPr>
    </w:p>
    <w:p w14:paraId="079E648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282BE4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4CCA3E3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C2E74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12F7A5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574420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814EC4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5B8C69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CA8740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57878E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9C304A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996EA4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1DA6EE6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2813BC6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182EB77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341557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C781B5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6BD5DB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9C0835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97C001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51D525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0EDC75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7D04998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483FE0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6B649B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A3690C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A5DDF7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E52ADA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4DC95D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D6D3F8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432B29D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9F1B48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8A6EC6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6C79A4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275BF6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A3C9BB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22DEE3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7191CD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974EC1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591920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0C9C23F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D1B584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D17389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EE3090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6DDCA9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5B1476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D0E6BF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D50486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BF7872A" w14:textId="77777777" w:rsidR="007500B4" w:rsidRDefault="007500B4" w:rsidP="007500B4">
      <w:pPr>
        <w:pStyle w:val="PL"/>
        <w:rPr>
          <w:noProof w:val="0"/>
        </w:rPr>
      </w:pPr>
    </w:p>
    <w:p w14:paraId="420942F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85B602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648501F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DA8A74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2582F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1E1E7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A8381D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217E69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9F653D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9FB849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11BAAF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D7AB27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71CD52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828E87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46A98B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870D22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B3A4AA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464EBC83" w14:textId="77777777" w:rsidR="007500B4" w:rsidRDefault="007500B4" w:rsidP="007500B4">
      <w:pPr>
        <w:pStyle w:val="PL"/>
        <w:rPr>
          <w:noProof w:val="0"/>
          <w:lang w:val="it-IT"/>
        </w:rPr>
      </w:pPr>
    </w:p>
    <w:p w14:paraId="55A2D13E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24227B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EF987E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E01B4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8496D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369B9A96" w14:textId="77777777" w:rsidR="007500B4" w:rsidRDefault="007500B4" w:rsidP="007500B4">
      <w:pPr>
        <w:pStyle w:val="PL"/>
        <w:rPr>
          <w:noProof w:val="0"/>
        </w:rPr>
      </w:pPr>
    </w:p>
    <w:p w14:paraId="0A86363A" w14:textId="77777777" w:rsidR="007500B4" w:rsidRDefault="007500B4" w:rsidP="007500B4">
      <w:pPr>
        <w:pStyle w:val="PL"/>
        <w:rPr>
          <w:noProof w:val="0"/>
        </w:rPr>
      </w:pPr>
    </w:p>
    <w:p w14:paraId="59DAF85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76981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20B6A7A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A4B0CC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354CD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3D0955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3FDF2E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05CB95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3F69F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3BD11261" w14:textId="77777777" w:rsidR="007500B4" w:rsidRDefault="007500B4" w:rsidP="007500B4">
      <w:pPr>
        <w:pStyle w:val="PL"/>
        <w:rPr>
          <w:noProof w:val="0"/>
        </w:rPr>
      </w:pPr>
    </w:p>
    <w:p w14:paraId="5EBAF16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4CCA27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7980733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FD1A8C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3943B394" w14:textId="77777777" w:rsidR="007500B4" w:rsidRDefault="007500B4" w:rsidP="007500B4">
      <w:pPr>
        <w:pStyle w:val="PL"/>
        <w:rPr>
          <w:noProof w:val="0"/>
        </w:rPr>
      </w:pPr>
    </w:p>
    <w:p w14:paraId="754D08D5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58CBF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4949A1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3E75CE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DE33AB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1507EE9" w14:textId="77777777" w:rsidR="007500B4" w:rsidRDefault="007500B4" w:rsidP="007500B4">
      <w:pPr>
        <w:pStyle w:val="PL"/>
        <w:rPr>
          <w:noProof w:val="0"/>
        </w:rPr>
      </w:pPr>
    </w:p>
    <w:p w14:paraId="58217102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5F934B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467316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5DF4B1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250387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A935D9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27B19F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7A0E37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2431CE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3B9A1F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388445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2D14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013DE4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3541F2F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3E131D5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7E5A49A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68C7A550" w14:textId="77777777" w:rsidR="007500B4" w:rsidRDefault="007500B4" w:rsidP="007500B4">
      <w:pPr>
        <w:pStyle w:val="PL"/>
        <w:rPr>
          <w:noProof w:val="0"/>
        </w:rPr>
      </w:pPr>
    </w:p>
    <w:p w14:paraId="4E1DE9C5" w14:textId="77777777" w:rsidR="007500B4" w:rsidRDefault="007500B4" w:rsidP="007500B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C9E0022" w14:textId="77777777" w:rsidR="007500B4" w:rsidRDefault="007500B4" w:rsidP="007500B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4456" w14:paraId="24052D56" w14:textId="77777777" w:rsidTr="005144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936137" w14:textId="77777777" w:rsidR="00514456" w:rsidRDefault="005144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0895390B" w14:textId="77777777" w:rsidR="001E41F3" w:rsidRDefault="001E41F3" w:rsidP="00514456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BD4BE" w14:textId="77777777" w:rsidR="00912C17" w:rsidRDefault="00912C17">
      <w:r>
        <w:separator/>
      </w:r>
    </w:p>
  </w:endnote>
  <w:endnote w:type="continuationSeparator" w:id="0">
    <w:p w14:paraId="74A0C118" w14:textId="77777777" w:rsidR="00912C17" w:rsidRDefault="0091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DE079" w14:textId="77777777" w:rsidR="00912C17" w:rsidRDefault="00912C17">
      <w:r>
        <w:separator/>
      </w:r>
    </w:p>
  </w:footnote>
  <w:footnote w:type="continuationSeparator" w:id="0">
    <w:p w14:paraId="63C67E29" w14:textId="77777777" w:rsidR="00912C17" w:rsidRDefault="0091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BC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93C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F9E9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E51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46A"/>
    <w:rsid w:val="000C6598"/>
    <w:rsid w:val="00145D43"/>
    <w:rsid w:val="00192C46"/>
    <w:rsid w:val="001A08B3"/>
    <w:rsid w:val="001A7B60"/>
    <w:rsid w:val="001B52F0"/>
    <w:rsid w:val="001B7A65"/>
    <w:rsid w:val="001E41F3"/>
    <w:rsid w:val="001F022E"/>
    <w:rsid w:val="0026004D"/>
    <w:rsid w:val="002640DD"/>
    <w:rsid w:val="00275D12"/>
    <w:rsid w:val="00284FEB"/>
    <w:rsid w:val="002860C4"/>
    <w:rsid w:val="002B5741"/>
    <w:rsid w:val="00305409"/>
    <w:rsid w:val="003170D9"/>
    <w:rsid w:val="003609EF"/>
    <w:rsid w:val="0036231A"/>
    <w:rsid w:val="00374DD4"/>
    <w:rsid w:val="003E1A36"/>
    <w:rsid w:val="00410371"/>
    <w:rsid w:val="004242F1"/>
    <w:rsid w:val="004B75B7"/>
    <w:rsid w:val="0051445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00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C1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37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8F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B1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7500B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7D7A1-4414-4AD1-BCFC-D8729063090A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7f749870-2569-4792-af43-33c88c0ebf06"/>
    <ds:schemaRef ds:uri="d8762117-8292-4133-b1c7-eab5c6487cfd"/>
    <ds:schemaRef ds:uri="fedd84ec-04d0-4819-beaa-73899009e17f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A4A510B-7708-48A2-B43D-4A4B83926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13A12C-DF45-4E47-A66E-B6A23C0F6D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E990BD8-C22F-4F36-B45D-C9FD01D4923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42D20A-2786-4E33-BB56-201FF9C71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9</Pages>
  <Words>1767</Words>
  <Characters>16699</Characters>
  <Application>Microsoft Office Word</Application>
  <DocSecurity>0</DocSecurity>
  <Lines>139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11</cp:revision>
  <cp:lastPrinted>1899-12-31T23:00:00Z</cp:lastPrinted>
  <dcterms:created xsi:type="dcterms:W3CDTF">2018-11-05T09:14:00Z</dcterms:created>
  <dcterms:modified xsi:type="dcterms:W3CDTF">2019-08-09T14:29:00Z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S5-195201</vt:lpwstr>
  </property>
  <property fmtid="{D5CDD505-2E9C-101B-9397-08002B2CF9AE}" pid="10" name="Spec#">
    <vt:lpwstr>32.298</vt:lpwstr>
  </property>
  <property fmtid="{D5CDD505-2E9C-101B-9397-08002B2CF9AE}" pid="11" name="Cr#">
    <vt:lpwstr>0727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NetworkFunctionInformation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